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138" w:rsidRPr="00032F42" w:rsidRDefault="003D1138" w:rsidP="00C95221">
      <w:pPr>
        <w:jc w:val="center"/>
        <w:rPr>
          <w:rFonts w:ascii="Times New Roman" w:hAnsi="Times New Roman"/>
          <w:b/>
          <w:sz w:val="24"/>
          <w:szCs w:val="24"/>
        </w:rPr>
      </w:pPr>
      <w:r w:rsidRPr="00032F42">
        <w:rPr>
          <w:rFonts w:ascii="Times New Roman" w:hAnsi="Times New Roman"/>
          <w:b/>
          <w:sz w:val="24"/>
          <w:szCs w:val="24"/>
        </w:rPr>
        <w:t>Контрольная работа по теме «Кислород. Водород. Вода. Растворы» 8 класс</w:t>
      </w:r>
    </w:p>
    <w:p w:rsidR="003D1138" w:rsidRPr="003D3640" w:rsidRDefault="003D1138" w:rsidP="00C95221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Написать формулы следующих веществ:</w:t>
      </w:r>
    </w:p>
    <w:p w:rsidR="003D1138" w:rsidRPr="003D3640" w:rsidRDefault="003D1138" w:rsidP="00C95221">
      <w:pPr>
        <w:pStyle w:val="ListParagraph"/>
        <w:spacing w:line="240" w:lineRule="auto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1 вариант                                                                                           2 вариант</w:t>
      </w:r>
    </w:p>
    <w:p w:rsidR="003D1138" w:rsidRPr="003D3640" w:rsidRDefault="003D1138" w:rsidP="000B0799">
      <w:pPr>
        <w:pStyle w:val="NoSpacing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А) оксид вольфрама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3D3640">
        <w:rPr>
          <w:rFonts w:ascii="Times New Roman" w:hAnsi="Times New Roman"/>
          <w:b/>
          <w:sz w:val="24"/>
          <w:szCs w:val="24"/>
        </w:rPr>
        <w:t>)                                                          А) гидроксид хрома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D3640">
        <w:rPr>
          <w:rFonts w:ascii="Times New Roman" w:hAnsi="Times New Roman"/>
          <w:b/>
          <w:sz w:val="24"/>
          <w:szCs w:val="24"/>
        </w:rPr>
        <w:t>)</w:t>
      </w:r>
    </w:p>
    <w:p w:rsidR="003D1138" w:rsidRPr="003D3640" w:rsidRDefault="003D1138" w:rsidP="000B0799">
      <w:pPr>
        <w:pStyle w:val="NoSpacing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Б) гидроксид бериллия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D3640">
        <w:rPr>
          <w:rFonts w:ascii="Times New Roman" w:hAnsi="Times New Roman"/>
          <w:b/>
          <w:sz w:val="24"/>
          <w:szCs w:val="24"/>
        </w:rPr>
        <w:t>)                                                      Б) оксид ванадия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V</w:t>
      </w:r>
      <w:r w:rsidRPr="003D3640">
        <w:rPr>
          <w:rFonts w:ascii="Times New Roman" w:hAnsi="Times New Roman"/>
          <w:b/>
          <w:sz w:val="24"/>
          <w:szCs w:val="24"/>
        </w:rPr>
        <w:t>)</w:t>
      </w:r>
    </w:p>
    <w:p w:rsidR="003D1138" w:rsidRPr="003D3640" w:rsidRDefault="003D1138" w:rsidP="000B0799">
      <w:pPr>
        <w:pStyle w:val="NoSpacing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В) гидроксид никеля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D3640">
        <w:rPr>
          <w:rFonts w:ascii="Times New Roman" w:hAnsi="Times New Roman"/>
          <w:b/>
          <w:sz w:val="24"/>
          <w:szCs w:val="24"/>
        </w:rPr>
        <w:t>)                                                          В) гидроксид лития</w:t>
      </w:r>
    </w:p>
    <w:p w:rsidR="003D1138" w:rsidRPr="003D3640" w:rsidRDefault="003D1138" w:rsidP="00C95221">
      <w:pPr>
        <w:pStyle w:val="ListParagraph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1138" w:rsidRPr="003D3640" w:rsidRDefault="003D1138" w:rsidP="00C95221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Составить уравнения химических реакций, определить тип химической реакции</w:t>
      </w:r>
    </w:p>
    <w:p w:rsidR="003D1138" w:rsidRPr="003D3640" w:rsidRDefault="003D1138" w:rsidP="004D386C">
      <w:pPr>
        <w:pStyle w:val="ListParagraph"/>
        <w:spacing w:line="240" w:lineRule="auto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D3640">
        <w:rPr>
          <w:rFonts w:ascii="Times New Roman" w:hAnsi="Times New Roman"/>
          <w:b/>
          <w:sz w:val="24"/>
          <w:szCs w:val="24"/>
        </w:rPr>
        <w:t xml:space="preserve">  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D364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 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D3640">
        <w:rPr>
          <w:rFonts w:ascii="Times New Roman" w:hAnsi="Times New Roman"/>
          <w:b/>
          <w:sz w:val="24"/>
          <w:szCs w:val="24"/>
        </w:rPr>
        <w:t xml:space="preserve">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D3640">
        <w:rPr>
          <w:rFonts w:ascii="Times New Roman" w:hAnsi="Times New Roman"/>
          <w:b/>
          <w:sz w:val="24"/>
          <w:szCs w:val="24"/>
        </w:rPr>
        <w:t xml:space="preserve"> </w:t>
      </w:r>
    </w:p>
    <w:p w:rsidR="003D1138" w:rsidRPr="003D3640" w:rsidRDefault="003D1138" w:rsidP="004D386C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А) оксид калия + Н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CL</w:t>
      </w:r>
      <w:r w:rsidRPr="003D3640">
        <w:rPr>
          <w:rFonts w:ascii="Times New Roman" w:hAnsi="Times New Roman"/>
          <w:b/>
          <w:sz w:val="24"/>
          <w:szCs w:val="24"/>
        </w:rPr>
        <w:t xml:space="preserve"> =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KCL</w:t>
      </w:r>
      <w:r w:rsidRPr="003D3640">
        <w:rPr>
          <w:rFonts w:ascii="Times New Roman" w:hAnsi="Times New Roman"/>
          <w:b/>
          <w:sz w:val="24"/>
          <w:szCs w:val="24"/>
        </w:rPr>
        <w:t xml:space="preserve"> + вода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Pr="003D3640">
        <w:rPr>
          <w:rFonts w:ascii="Times New Roman" w:hAnsi="Times New Roman"/>
          <w:b/>
          <w:sz w:val="24"/>
          <w:szCs w:val="24"/>
        </w:rPr>
        <w:t xml:space="preserve">  А) оксид железа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D3640">
        <w:rPr>
          <w:rFonts w:ascii="Times New Roman" w:hAnsi="Times New Roman"/>
          <w:b/>
          <w:sz w:val="24"/>
          <w:szCs w:val="24"/>
        </w:rPr>
        <w:t xml:space="preserve">) +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HCL</w:t>
      </w:r>
      <w:r w:rsidRPr="003D3640">
        <w:rPr>
          <w:rFonts w:ascii="Times New Roman" w:hAnsi="Times New Roman"/>
          <w:b/>
          <w:sz w:val="24"/>
          <w:szCs w:val="24"/>
        </w:rPr>
        <w:t xml:space="preserve"> =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FeCl</w:t>
      </w:r>
      <w:r w:rsidRPr="003D3640">
        <w:rPr>
          <w:rFonts w:ascii="Times New Roman" w:hAnsi="Times New Roman"/>
          <w:b/>
          <w:sz w:val="24"/>
          <w:szCs w:val="24"/>
        </w:rPr>
        <w:t xml:space="preserve"> + вода</w:t>
      </w:r>
    </w:p>
    <w:p w:rsidR="003D1138" w:rsidRPr="003D3640" w:rsidRDefault="003D1138" w:rsidP="00032F42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Б) оксид фосфора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V</w:t>
      </w:r>
      <w:r w:rsidRPr="003D3640">
        <w:rPr>
          <w:rFonts w:ascii="Times New Roman" w:hAnsi="Times New Roman"/>
          <w:b/>
          <w:sz w:val="24"/>
          <w:szCs w:val="24"/>
        </w:rPr>
        <w:t xml:space="preserve">) + оксид лития =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Li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PO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3D3640">
        <w:rPr>
          <w:rFonts w:ascii="Times New Roman" w:hAnsi="Times New Roman"/>
          <w:b/>
          <w:sz w:val="24"/>
          <w:szCs w:val="24"/>
        </w:rPr>
        <w:t>Б) оксид хрома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3D3640">
        <w:rPr>
          <w:rFonts w:ascii="Times New Roman" w:hAnsi="Times New Roman"/>
          <w:b/>
          <w:sz w:val="24"/>
          <w:szCs w:val="24"/>
        </w:rPr>
        <w:t>) + водород = хром + вода</w:t>
      </w:r>
    </w:p>
    <w:p w:rsidR="003D1138" w:rsidRPr="003D3640" w:rsidRDefault="003D1138" w:rsidP="00474BD7">
      <w:pPr>
        <w:pStyle w:val="ListParagraph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D1138" w:rsidRPr="003D3640" w:rsidRDefault="003D1138" w:rsidP="000B0799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3D3640">
        <w:rPr>
          <w:rFonts w:ascii="Times New Roman" w:hAnsi="Times New Roman"/>
          <w:b/>
          <w:sz w:val="24"/>
          <w:szCs w:val="24"/>
        </w:rPr>
        <w:t xml:space="preserve">Решить задачу </w:t>
      </w:r>
    </w:p>
    <w:p w:rsidR="003D1138" w:rsidRPr="003D3640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 xml:space="preserve"> В 125 мл воды растворили </w:t>
      </w:r>
      <w:smartTag w:uri="urn:schemas-microsoft-com:office:smarttags" w:element="metricconverter">
        <w:smartTagPr>
          <w:attr w:name="ProductID" w:val="35 грамм"/>
        </w:smartTagPr>
        <w:r w:rsidRPr="003D3640">
          <w:rPr>
            <w:rFonts w:ascii="Times New Roman" w:hAnsi="Times New Roman"/>
            <w:b/>
            <w:sz w:val="24"/>
            <w:szCs w:val="24"/>
          </w:rPr>
          <w:t>35 грамм</w:t>
        </w:r>
      </w:smartTag>
      <w:r w:rsidRPr="003D3640">
        <w:rPr>
          <w:rFonts w:ascii="Times New Roman" w:hAnsi="Times New Roman"/>
          <w:b/>
          <w:sz w:val="24"/>
          <w:szCs w:val="24"/>
        </w:rPr>
        <w:t xml:space="preserve"> соли.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67 грамм"/>
        </w:smartTagPr>
        <w:r w:rsidRPr="003D3640">
          <w:rPr>
            <w:rFonts w:ascii="Times New Roman" w:hAnsi="Times New Roman"/>
            <w:b/>
            <w:sz w:val="24"/>
            <w:szCs w:val="24"/>
          </w:rPr>
          <w:t>67 грамм</w:t>
        </w:r>
      </w:smartTag>
      <w:r w:rsidRPr="003D3640">
        <w:rPr>
          <w:rFonts w:ascii="Times New Roman" w:hAnsi="Times New Roman"/>
          <w:b/>
          <w:sz w:val="24"/>
          <w:szCs w:val="24"/>
        </w:rPr>
        <w:t xml:space="preserve"> соли растворили в 233 мл воды. </w:t>
      </w:r>
    </w:p>
    <w:p w:rsidR="003D1138" w:rsidRPr="003D3640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 xml:space="preserve">Вычислить массовую долю соли в растворе (в %)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3D3640">
        <w:rPr>
          <w:rFonts w:ascii="Times New Roman" w:hAnsi="Times New Roman"/>
          <w:b/>
          <w:sz w:val="24"/>
          <w:szCs w:val="24"/>
        </w:rPr>
        <w:t>Найти массовую долю соли в растворе (в %)</w:t>
      </w:r>
    </w:p>
    <w:p w:rsidR="003D1138" w:rsidRPr="003D3640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3D1138" w:rsidRPr="003D3640" w:rsidRDefault="003D1138" w:rsidP="003D3640">
      <w:pPr>
        <w:pStyle w:val="ListParagraph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4</w:t>
      </w:r>
      <w:r w:rsidRPr="003D3640">
        <w:rPr>
          <w:rFonts w:ascii="Times New Roman" w:hAnsi="Times New Roman"/>
          <w:b/>
          <w:sz w:val="24"/>
          <w:szCs w:val="24"/>
          <w:vertAlign w:val="superscript"/>
          <w:lang w:val="en-US"/>
        </w:rPr>
        <w:t>*</w:t>
      </w:r>
      <w:r w:rsidRPr="003D3640">
        <w:rPr>
          <w:rFonts w:ascii="Times New Roman" w:hAnsi="Times New Roman"/>
          <w:b/>
          <w:sz w:val="24"/>
          <w:szCs w:val="24"/>
        </w:rPr>
        <w:t>. Решить цепочку превращений.</w:t>
      </w:r>
    </w:p>
    <w:p w:rsidR="003D1138" w:rsidRPr="003D3640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  <w:r w:rsidRPr="003D3640">
        <w:rPr>
          <w:rFonts w:ascii="Times New Roman" w:hAnsi="Times New Roman"/>
          <w:b/>
          <w:sz w:val="24"/>
          <w:szCs w:val="24"/>
          <w:lang w:val="en-US"/>
        </w:rPr>
        <w:t>Ca ---CaO---Ca(OH)</w:t>
      </w:r>
      <w:r w:rsidRPr="003D3640">
        <w:rPr>
          <w:rFonts w:ascii="Times New Roman" w:hAnsi="Times New Roman"/>
          <w:b/>
          <w:sz w:val="24"/>
          <w:szCs w:val="24"/>
          <w:vertAlign w:val="subscript"/>
          <w:lang w:val="en-US"/>
        </w:rPr>
        <w:t>2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 xml:space="preserve"> ---CaCL</w:t>
      </w:r>
      <w:r w:rsidRPr="003D3640">
        <w:rPr>
          <w:rFonts w:ascii="Times New Roman" w:hAnsi="Times New Roman"/>
          <w:b/>
          <w:sz w:val="24"/>
          <w:szCs w:val="24"/>
          <w:vertAlign w:val="subscript"/>
          <w:lang w:val="en-US"/>
        </w:rPr>
        <w:t>2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 xml:space="preserve">                                               P---P</w:t>
      </w:r>
      <w:r w:rsidRPr="003D3640">
        <w:rPr>
          <w:rFonts w:ascii="Times New Roman" w:hAnsi="Times New Roman"/>
          <w:b/>
          <w:sz w:val="24"/>
          <w:szCs w:val="24"/>
          <w:vertAlign w:val="subscript"/>
          <w:lang w:val="en-US"/>
        </w:rPr>
        <w:t>2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O</w:t>
      </w:r>
      <w:r w:rsidRPr="003D3640">
        <w:rPr>
          <w:rFonts w:ascii="Times New Roman" w:hAnsi="Times New Roman"/>
          <w:b/>
          <w:sz w:val="24"/>
          <w:szCs w:val="24"/>
          <w:vertAlign w:val="subscript"/>
          <w:lang w:val="en-US"/>
        </w:rPr>
        <w:t>5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 xml:space="preserve"> ---H</w:t>
      </w:r>
      <w:r w:rsidRPr="003D3640">
        <w:rPr>
          <w:rFonts w:ascii="Times New Roman" w:hAnsi="Times New Roman"/>
          <w:b/>
          <w:sz w:val="24"/>
          <w:szCs w:val="24"/>
          <w:vertAlign w:val="subscript"/>
          <w:lang w:val="en-US"/>
        </w:rPr>
        <w:t>3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PO</w:t>
      </w:r>
      <w:r w:rsidRPr="003D3640">
        <w:rPr>
          <w:rFonts w:ascii="Times New Roman" w:hAnsi="Times New Roman"/>
          <w:b/>
          <w:sz w:val="24"/>
          <w:szCs w:val="24"/>
          <w:vertAlign w:val="subscript"/>
          <w:lang w:val="en-US"/>
        </w:rPr>
        <w:t>4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 xml:space="preserve"> ---K</w:t>
      </w:r>
      <w:r w:rsidRPr="003D3640">
        <w:rPr>
          <w:rFonts w:ascii="Times New Roman" w:hAnsi="Times New Roman"/>
          <w:b/>
          <w:sz w:val="24"/>
          <w:szCs w:val="24"/>
          <w:vertAlign w:val="subscript"/>
          <w:lang w:val="en-US"/>
        </w:rPr>
        <w:t>3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PO</w:t>
      </w:r>
      <w:r w:rsidRPr="003D3640">
        <w:rPr>
          <w:rFonts w:ascii="Times New Roman" w:hAnsi="Times New Roman"/>
          <w:b/>
          <w:sz w:val="24"/>
          <w:szCs w:val="24"/>
          <w:vertAlign w:val="subscript"/>
          <w:lang w:val="en-US"/>
        </w:rPr>
        <w:t xml:space="preserve">4 </w:t>
      </w:r>
    </w:p>
    <w:p w:rsidR="003D1138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3D1138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3D1138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3D1138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3D1138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3D1138" w:rsidRPr="003D3640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  <w:lang w:val="en-US"/>
        </w:rPr>
      </w:pPr>
    </w:p>
    <w:p w:rsidR="003D1138" w:rsidRPr="003D3640" w:rsidRDefault="003D1138" w:rsidP="00CA4859">
      <w:pPr>
        <w:jc w:val="center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Контрольная работа по теме «Кислород. Водород. Вода. Растворы» 8 класс</w:t>
      </w:r>
    </w:p>
    <w:p w:rsidR="003D1138" w:rsidRPr="003D3640" w:rsidRDefault="003D1138" w:rsidP="00CA4859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Написать формулы следующих веществ:</w:t>
      </w:r>
    </w:p>
    <w:p w:rsidR="003D1138" w:rsidRPr="003D3640" w:rsidRDefault="003D1138" w:rsidP="00CA4859">
      <w:pPr>
        <w:pStyle w:val="ListParagraph"/>
        <w:spacing w:line="240" w:lineRule="auto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1 вариант                                                                                           2 вариант</w:t>
      </w:r>
    </w:p>
    <w:p w:rsidR="003D1138" w:rsidRPr="003D3640" w:rsidRDefault="003D1138" w:rsidP="00CA4859">
      <w:pPr>
        <w:pStyle w:val="NoSpacing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А) оксид вольфрама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3D3640">
        <w:rPr>
          <w:rFonts w:ascii="Times New Roman" w:hAnsi="Times New Roman"/>
          <w:b/>
          <w:sz w:val="24"/>
          <w:szCs w:val="24"/>
        </w:rPr>
        <w:t>)                                                          А) гидроксид хрома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D3640">
        <w:rPr>
          <w:rFonts w:ascii="Times New Roman" w:hAnsi="Times New Roman"/>
          <w:b/>
          <w:sz w:val="24"/>
          <w:szCs w:val="24"/>
        </w:rPr>
        <w:t>)</w:t>
      </w:r>
    </w:p>
    <w:p w:rsidR="003D1138" w:rsidRPr="003D3640" w:rsidRDefault="003D1138" w:rsidP="00CA4859">
      <w:pPr>
        <w:pStyle w:val="NoSpacing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Б) гидроксид бериллия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D3640">
        <w:rPr>
          <w:rFonts w:ascii="Times New Roman" w:hAnsi="Times New Roman"/>
          <w:b/>
          <w:sz w:val="24"/>
          <w:szCs w:val="24"/>
        </w:rPr>
        <w:t>)                                                      Б) оксид ванадия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V</w:t>
      </w:r>
      <w:r w:rsidRPr="003D3640">
        <w:rPr>
          <w:rFonts w:ascii="Times New Roman" w:hAnsi="Times New Roman"/>
          <w:b/>
          <w:sz w:val="24"/>
          <w:szCs w:val="24"/>
        </w:rPr>
        <w:t>)</w:t>
      </w:r>
    </w:p>
    <w:p w:rsidR="003D1138" w:rsidRPr="003D3640" w:rsidRDefault="003D1138" w:rsidP="00CA4859">
      <w:pPr>
        <w:pStyle w:val="NoSpacing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В) гидроксид никеля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D3640">
        <w:rPr>
          <w:rFonts w:ascii="Times New Roman" w:hAnsi="Times New Roman"/>
          <w:b/>
          <w:sz w:val="24"/>
          <w:szCs w:val="24"/>
        </w:rPr>
        <w:t>)                                                          В) гидроксид лития</w:t>
      </w:r>
    </w:p>
    <w:p w:rsidR="003D1138" w:rsidRPr="003D3640" w:rsidRDefault="003D1138" w:rsidP="00CA4859">
      <w:pPr>
        <w:pStyle w:val="ListParagraph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1138" w:rsidRPr="003D3640" w:rsidRDefault="003D1138" w:rsidP="00CA4859">
      <w:pPr>
        <w:pStyle w:val="ListParagraph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Составить уравнения химических реакций, определить тип химической реакции</w:t>
      </w:r>
    </w:p>
    <w:p w:rsidR="003D1138" w:rsidRPr="003D3640" w:rsidRDefault="003D1138" w:rsidP="00CA4859">
      <w:pPr>
        <w:pStyle w:val="ListParagraph"/>
        <w:spacing w:line="240" w:lineRule="auto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 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D3640">
        <w:rPr>
          <w:rFonts w:ascii="Times New Roman" w:hAnsi="Times New Roman"/>
          <w:b/>
          <w:sz w:val="24"/>
          <w:szCs w:val="24"/>
        </w:rPr>
        <w:t xml:space="preserve">  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D364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D3640">
        <w:rPr>
          <w:rFonts w:ascii="Times New Roman" w:hAnsi="Times New Roman"/>
          <w:b/>
          <w:sz w:val="24"/>
          <w:szCs w:val="24"/>
        </w:rPr>
        <w:t xml:space="preserve">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D3640">
        <w:rPr>
          <w:rFonts w:ascii="Times New Roman" w:hAnsi="Times New Roman"/>
          <w:b/>
          <w:sz w:val="24"/>
          <w:szCs w:val="24"/>
        </w:rPr>
        <w:t xml:space="preserve"> </w:t>
      </w:r>
    </w:p>
    <w:p w:rsidR="003D1138" w:rsidRPr="003D3640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А) оксид калия + Н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CL</w:t>
      </w:r>
      <w:r w:rsidRPr="003D3640">
        <w:rPr>
          <w:rFonts w:ascii="Times New Roman" w:hAnsi="Times New Roman"/>
          <w:b/>
          <w:sz w:val="24"/>
          <w:szCs w:val="24"/>
        </w:rPr>
        <w:t xml:space="preserve"> =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KCL</w:t>
      </w:r>
      <w:r w:rsidRPr="003D3640">
        <w:rPr>
          <w:rFonts w:ascii="Times New Roman" w:hAnsi="Times New Roman"/>
          <w:b/>
          <w:sz w:val="24"/>
          <w:szCs w:val="24"/>
        </w:rPr>
        <w:t xml:space="preserve"> + вода    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3D3640">
        <w:rPr>
          <w:rFonts w:ascii="Times New Roman" w:hAnsi="Times New Roman"/>
          <w:b/>
          <w:sz w:val="24"/>
          <w:szCs w:val="24"/>
        </w:rPr>
        <w:t>А) оксид железа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D3640">
        <w:rPr>
          <w:rFonts w:ascii="Times New Roman" w:hAnsi="Times New Roman"/>
          <w:b/>
          <w:sz w:val="24"/>
          <w:szCs w:val="24"/>
        </w:rPr>
        <w:t xml:space="preserve">) +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HCL</w:t>
      </w:r>
      <w:r w:rsidRPr="003D3640">
        <w:rPr>
          <w:rFonts w:ascii="Times New Roman" w:hAnsi="Times New Roman"/>
          <w:b/>
          <w:sz w:val="24"/>
          <w:szCs w:val="24"/>
        </w:rPr>
        <w:t xml:space="preserve"> =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FeCl</w:t>
      </w:r>
      <w:r w:rsidRPr="003D3640">
        <w:rPr>
          <w:rFonts w:ascii="Times New Roman" w:hAnsi="Times New Roman"/>
          <w:b/>
          <w:sz w:val="24"/>
          <w:szCs w:val="24"/>
        </w:rPr>
        <w:t xml:space="preserve"> + вода</w:t>
      </w:r>
    </w:p>
    <w:p w:rsidR="003D1138" w:rsidRPr="003D3640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Б) оксид фосфора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V</w:t>
      </w:r>
      <w:r w:rsidRPr="003D3640">
        <w:rPr>
          <w:rFonts w:ascii="Times New Roman" w:hAnsi="Times New Roman"/>
          <w:b/>
          <w:sz w:val="24"/>
          <w:szCs w:val="24"/>
        </w:rPr>
        <w:t xml:space="preserve">) + оксид лития =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Li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PO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3D3640">
        <w:rPr>
          <w:rFonts w:ascii="Times New Roman" w:hAnsi="Times New Roman"/>
          <w:b/>
          <w:sz w:val="24"/>
          <w:szCs w:val="24"/>
        </w:rPr>
        <w:t>Б) оксид хрома 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3D3640">
        <w:rPr>
          <w:rFonts w:ascii="Times New Roman" w:hAnsi="Times New Roman"/>
          <w:b/>
          <w:sz w:val="24"/>
          <w:szCs w:val="24"/>
        </w:rPr>
        <w:t>) + водород = хром + вода</w:t>
      </w:r>
    </w:p>
    <w:p w:rsidR="003D1138" w:rsidRPr="003D3640" w:rsidRDefault="003D1138" w:rsidP="00CA4859">
      <w:pPr>
        <w:pStyle w:val="ListParagraph"/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3D1138" w:rsidRPr="003D3640" w:rsidRDefault="003D1138" w:rsidP="00CA4859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3D3640">
        <w:rPr>
          <w:rFonts w:ascii="Times New Roman" w:hAnsi="Times New Roman"/>
          <w:b/>
          <w:sz w:val="24"/>
          <w:szCs w:val="24"/>
        </w:rPr>
        <w:t xml:space="preserve">Решить задачу </w:t>
      </w:r>
    </w:p>
    <w:p w:rsidR="003D1138" w:rsidRPr="003D3640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 xml:space="preserve"> В 125 мл воды растворили </w:t>
      </w:r>
      <w:smartTag w:uri="urn:schemas-microsoft-com:office:smarttags" w:element="metricconverter">
        <w:smartTagPr>
          <w:attr w:name="ProductID" w:val="67 грамм"/>
        </w:smartTagPr>
        <w:r w:rsidRPr="003D3640">
          <w:rPr>
            <w:rFonts w:ascii="Times New Roman" w:hAnsi="Times New Roman"/>
            <w:b/>
            <w:sz w:val="24"/>
            <w:szCs w:val="24"/>
          </w:rPr>
          <w:t>35 грамм</w:t>
        </w:r>
      </w:smartTag>
      <w:r w:rsidRPr="003D3640">
        <w:rPr>
          <w:rFonts w:ascii="Times New Roman" w:hAnsi="Times New Roman"/>
          <w:b/>
          <w:sz w:val="24"/>
          <w:szCs w:val="24"/>
        </w:rPr>
        <w:t xml:space="preserve"> соли.                   </w:t>
      </w:r>
      <w:smartTag w:uri="urn:schemas-microsoft-com:office:smarttags" w:element="metricconverter">
        <w:smartTagPr>
          <w:attr w:name="ProductID" w:val="67 грамм"/>
        </w:smartTagPr>
        <w:r w:rsidRPr="003D3640">
          <w:rPr>
            <w:rFonts w:ascii="Times New Roman" w:hAnsi="Times New Roman"/>
            <w:b/>
            <w:sz w:val="24"/>
            <w:szCs w:val="24"/>
          </w:rPr>
          <w:t>67 грамм</w:t>
        </w:r>
      </w:smartTag>
      <w:r w:rsidRPr="003D3640">
        <w:rPr>
          <w:rFonts w:ascii="Times New Roman" w:hAnsi="Times New Roman"/>
          <w:b/>
          <w:sz w:val="24"/>
          <w:szCs w:val="24"/>
        </w:rPr>
        <w:t xml:space="preserve"> соли растворили в 233 мл воды. </w:t>
      </w:r>
    </w:p>
    <w:p w:rsidR="003D1138" w:rsidRPr="00A85906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 xml:space="preserve">Вычислить массовую долю соли в растворе (в %)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3D3640">
        <w:rPr>
          <w:rFonts w:ascii="Times New Roman" w:hAnsi="Times New Roman"/>
          <w:b/>
          <w:sz w:val="24"/>
          <w:szCs w:val="24"/>
        </w:rPr>
        <w:t>Найти массовую долю соли в растворе (в %)</w:t>
      </w:r>
    </w:p>
    <w:p w:rsidR="003D1138" w:rsidRPr="00A85906" w:rsidRDefault="003D1138" w:rsidP="00CA4859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3D1138" w:rsidRPr="003D3640" w:rsidRDefault="003D1138" w:rsidP="003D3640">
      <w:pPr>
        <w:pStyle w:val="ListParagraph"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</w:rPr>
        <w:t>4</w:t>
      </w:r>
      <w:r w:rsidRPr="003D3640">
        <w:rPr>
          <w:rFonts w:ascii="Times New Roman" w:hAnsi="Times New Roman"/>
          <w:b/>
          <w:sz w:val="24"/>
          <w:szCs w:val="24"/>
          <w:vertAlign w:val="superscript"/>
        </w:rPr>
        <w:t>*</w:t>
      </w:r>
      <w:r w:rsidRPr="003D3640">
        <w:rPr>
          <w:rFonts w:ascii="Times New Roman" w:hAnsi="Times New Roman"/>
          <w:b/>
          <w:sz w:val="24"/>
          <w:szCs w:val="24"/>
        </w:rPr>
        <w:t>. Решить цепочку превращений.</w:t>
      </w:r>
    </w:p>
    <w:p w:rsidR="003D1138" w:rsidRPr="003D3640" w:rsidRDefault="003D1138" w:rsidP="003D3640">
      <w:pPr>
        <w:pStyle w:val="ListParagraph"/>
        <w:spacing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D3640">
        <w:rPr>
          <w:rFonts w:ascii="Times New Roman" w:hAnsi="Times New Roman"/>
          <w:b/>
          <w:sz w:val="24"/>
          <w:szCs w:val="24"/>
          <w:lang w:val="en-US"/>
        </w:rPr>
        <w:t>Ca</w:t>
      </w:r>
      <w:r w:rsidRPr="003D3640">
        <w:rPr>
          <w:rFonts w:ascii="Times New Roman" w:hAnsi="Times New Roman"/>
          <w:b/>
          <w:sz w:val="24"/>
          <w:szCs w:val="24"/>
        </w:rPr>
        <w:t xml:space="preserve"> ---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CaO</w:t>
      </w:r>
      <w:r w:rsidRPr="003D3640">
        <w:rPr>
          <w:rFonts w:ascii="Times New Roman" w:hAnsi="Times New Roman"/>
          <w:b/>
          <w:sz w:val="24"/>
          <w:szCs w:val="24"/>
        </w:rPr>
        <w:t>---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Ca</w:t>
      </w:r>
      <w:r w:rsidRPr="003D3640">
        <w:rPr>
          <w:rFonts w:ascii="Times New Roman" w:hAnsi="Times New Roman"/>
          <w:b/>
          <w:sz w:val="24"/>
          <w:szCs w:val="24"/>
        </w:rPr>
        <w:t>(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OH</w:t>
      </w:r>
      <w:r w:rsidRPr="003D3640">
        <w:rPr>
          <w:rFonts w:ascii="Times New Roman" w:hAnsi="Times New Roman"/>
          <w:b/>
          <w:sz w:val="24"/>
          <w:szCs w:val="24"/>
        </w:rPr>
        <w:t>)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3D3640">
        <w:rPr>
          <w:rFonts w:ascii="Times New Roman" w:hAnsi="Times New Roman"/>
          <w:b/>
          <w:sz w:val="24"/>
          <w:szCs w:val="24"/>
        </w:rPr>
        <w:t xml:space="preserve"> ---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CaCL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3D3640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P</w:t>
      </w:r>
      <w:r w:rsidRPr="003D3640">
        <w:rPr>
          <w:rFonts w:ascii="Times New Roman" w:hAnsi="Times New Roman"/>
          <w:b/>
          <w:sz w:val="24"/>
          <w:szCs w:val="24"/>
        </w:rPr>
        <w:t>---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P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O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>5</w:t>
      </w:r>
      <w:r w:rsidRPr="003D3640">
        <w:rPr>
          <w:rFonts w:ascii="Times New Roman" w:hAnsi="Times New Roman"/>
          <w:b/>
          <w:sz w:val="24"/>
          <w:szCs w:val="24"/>
        </w:rPr>
        <w:t xml:space="preserve"> ---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H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PO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>4</w:t>
      </w:r>
      <w:r w:rsidRPr="003D3640">
        <w:rPr>
          <w:rFonts w:ascii="Times New Roman" w:hAnsi="Times New Roman"/>
          <w:b/>
          <w:sz w:val="24"/>
          <w:szCs w:val="24"/>
        </w:rPr>
        <w:t xml:space="preserve"> ---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K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3D3640">
        <w:rPr>
          <w:rFonts w:ascii="Times New Roman" w:hAnsi="Times New Roman"/>
          <w:b/>
          <w:sz w:val="24"/>
          <w:szCs w:val="24"/>
          <w:lang w:val="en-US"/>
        </w:rPr>
        <w:t>PO</w:t>
      </w:r>
      <w:r w:rsidRPr="003D3640">
        <w:rPr>
          <w:rFonts w:ascii="Times New Roman" w:hAnsi="Times New Roman"/>
          <w:b/>
          <w:sz w:val="24"/>
          <w:szCs w:val="24"/>
          <w:vertAlign w:val="subscript"/>
        </w:rPr>
        <w:t xml:space="preserve">4 </w:t>
      </w:r>
    </w:p>
    <w:p w:rsidR="003D1138" w:rsidRPr="003D3640" w:rsidRDefault="003D1138" w:rsidP="000B0799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sectPr w:rsidR="003D1138" w:rsidRPr="003D3640" w:rsidSect="004D386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131B"/>
    <w:multiLevelType w:val="hybridMultilevel"/>
    <w:tmpl w:val="665C4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38566D5"/>
    <w:multiLevelType w:val="hybridMultilevel"/>
    <w:tmpl w:val="72E411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5221"/>
    <w:rsid w:val="00032F42"/>
    <w:rsid w:val="000B0799"/>
    <w:rsid w:val="003D1138"/>
    <w:rsid w:val="003D3640"/>
    <w:rsid w:val="00474BD7"/>
    <w:rsid w:val="004D386C"/>
    <w:rsid w:val="00700859"/>
    <w:rsid w:val="00780193"/>
    <w:rsid w:val="008979A5"/>
    <w:rsid w:val="00A85906"/>
    <w:rsid w:val="00B72A78"/>
    <w:rsid w:val="00C95221"/>
    <w:rsid w:val="00CA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7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4BD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4BD7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74BD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4BD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74BD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74BD7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C95221"/>
    <w:pPr>
      <w:ind w:left="720"/>
      <w:contextualSpacing/>
    </w:pPr>
  </w:style>
  <w:style w:type="paragraph" w:styleId="NoSpacing">
    <w:name w:val="No Spacing"/>
    <w:uiPriority w:val="99"/>
    <w:qFormat/>
    <w:rsid w:val="00474BD7"/>
    <w:rPr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474BD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474BD7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74BD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74BD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474BD7"/>
    <w:rPr>
      <w:rFonts w:cs="Times New Roman"/>
      <w:i/>
      <w:iCs/>
      <w:color w:val="808080"/>
    </w:rPr>
  </w:style>
  <w:style w:type="character" w:styleId="Emphasis">
    <w:name w:val="Emphasis"/>
    <w:basedOn w:val="DefaultParagraphFont"/>
    <w:uiPriority w:val="99"/>
    <w:qFormat/>
    <w:rsid w:val="00474BD7"/>
    <w:rPr>
      <w:rFonts w:cs="Times New Roman"/>
      <w:i/>
      <w:iCs/>
    </w:rPr>
  </w:style>
  <w:style w:type="character" w:styleId="IntenseEmphasis">
    <w:name w:val="Intense Emphasis"/>
    <w:basedOn w:val="DefaultParagraphFont"/>
    <w:uiPriority w:val="99"/>
    <w:qFormat/>
    <w:rsid w:val="00474BD7"/>
    <w:rPr>
      <w:rFonts w:cs="Times New Roman"/>
      <w:b/>
      <w:bCs/>
      <w:i/>
      <w:iCs/>
      <w:color w:val="4F81BD"/>
    </w:rPr>
  </w:style>
  <w:style w:type="character" w:styleId="Strong">
    <w:name w:val="Strong"/>
    <w:basedOn w:val="DefaultParagraphFont"/>
    <w:uiPriority w:val="99"/>
    <w:qFormat/>
    <w:rsid w:val="00474BD7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</TotalTime>
  <Pages>1</Pages>
  <Words>390</Words>
  <Characters>2223</Characters>
  <Application>Microsoft Office Outlook</Application>
  <DocSecurity>0</DocSecurity>
  <Lines>0</Lines>
  <Paragraphs>0</Paragraphs>
  <ScaleCrop>false</ScaleCrop>
  <Company>Шугуровская СОШ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Нуртдинова Элеонора</dc:creator>
  <cp:keywords/>
  <dc:description/>
  <cp:lastModifiedBy>WIN7XP</cp:lastModifiedBy>
  <cp:revision>2</cp:revision>
  <cp:lastPrinted>2013-01-21T18:03:00Z</cp:lastPrinted>
  <dcterms:created xsi:type="dcterms:W3CDTF">2013-01-21T07:21:00Z</dcterms:created>
  <dcterms:modified xsi:type="dcterms:W3CDTF">2013-01-21T18:07:00Z</dcterms:modified>
</cp:coreProperties>
</file>